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00C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BARBOUR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9300C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00C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00C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Bridgwater,</w:t>
      </w:r>
    </w:p>
    <w:p w:rsidR="00A9300C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the lands of the late John Helier(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d.1414)(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A9300C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21-192)</w:t>
      </w:r>
    </w:p>
    <w:p w:rsidR="00A9300C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00C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9300C" w:rsidRPr="00960C05" w:rsidRDefault="00A9300C" w:rsidP="00A930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January 2016</w:t>
      </w:r>
    </w:p>
    <w:p w:rsidR="00DD5B8A" w:rsidRPr="00A9300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A9300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00C" w:rsidRDefault="00A9300C" w:rsidP="00564E3C">
      <w:pPr>
        <w:spacing w:after="0" w:line="240" w:lineRule="auto"/>
      </w:pPr>
      <w:r>
        <w:separator/>
      </w:r>
    </w:p>
  </w:endnote>
  <w:endnote w:type="continuationSeparator" w:id="0">
    <w:p w:rsidR="00A9300C" w:rsidRDefault="00A9300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9300C">
      <w:rPr>
        <w:rFonts w:ascii="Times New Roman" w:hAnsi="Times New Roman" w:cs="Times New Roman"/>
        <w:noProof/>
        <w:sz w:val="24"/>
        <w:szCs w:val="24"/>
      </w:rPr>
      <w:t>15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00C" w:rsidRDefault="00A9300C" w:rsidP="00564E3C">
      <w:pPr>
        <w:spacing w:after="0" w:line="240" w:lineRule="auto"/>
      </w:pPr>
      <w:r>
        <w:separator/>
      </w:r>
    </w:p>
  </w:footnote>
  <w:footnote w:type="continuationSeparator" w:id="0">
    <w:p w:rsidR="00A9300C" w:rsidRDefault="00A9300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300C"/>
    <w:rsid w:val="00372DC6"/>
    <w:rsid w:val="00564E3C"/>
    <w:rsid w:val="0064591D"/>
    <w:rsid w:val="00A9300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65489"/>
  <w15:chartTrackingRefBased/>
  <w15:docId w15:val="{27247B62-08D5-4181-874C-F24E19D0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2016-01-15T21:37:00Z</dcterms:created>
  <dcterms:modified xsi:type="dcterms:W3CDTF">2016-01-15T21:37:00Z</dcterms:modified>
</cp:coreProperties>
</file>